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801" w:rsidRDefault="00AA0801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:rsidR="00AA0801" w:rsidRDefault="00AA0801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A0801" w:rsidRDefault="00AA0801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A0801" w:rsidRDefault="00AA0801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A0801" w:rsidRDefault="00AA0801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A0801" w:rsidRDefault="00AA0801" w:rsidP="001B1EB3">
      <w:pPr>
        <w:spacing w:after="0" w:line="240" w:lineRule="auto"/>
        <w:ind w:right="518"/>
        <w:rPr>
          <w:rFonts w:ascii="Times New Roman" w:hAnsi="Times New Roman"/>
          <w:b/>
          <w:sz w:val="28"/>
          <w:szCs w:val="28"/>
          <w:lang w:eastAsia="ru-RU"/>
        </w:rPr>
      </w:pPr>
    </w:p>
    <w:p w:rsidR="00AA0801" w:rsidRDefault="00AA0801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A0801" w:rsidRPr="0020220C" w:rsidRDefault="00AA0801" w:rsidP="002022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20220C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условий и порядка заключения </w:t>
      </w:r>
    </w:p>
    <w:p w:rsidR="00AA0801" w:rsidRPr="0020220C" w:rsidRDefault="00AA0801" w:rsidP="002022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0220C">
        <w:rPr>
          <w:rFonts w:ascii="Times New Roman" w:hAnsi="Times New Roman"/>
          <w:b/>
          <w:color w:val="000000"/>
          <w:sz w:val="28"/>
          <w:szCs w:val="28"/>
        </w:rPr>
        <w:t xml:space="preserve">соглашений о защите и поощрении капиталовложений </w:t>
      </w:r>
    </w:p>
    <w:p w:rsidR="00AA0801" w:rsidRPr="0020220C" w:rsidRDefault="00AA0801" w:rsidP="002022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0220C">
        <w:rPr>
          <w:rFonts w:ascii="Times New Roman" w:hAnsi="Times New Roman"/>
          <w:b/>
          <w:color w:val="000000"/>
          <w:sz w:val="28"/>
          <w:szCs w:val="28"/>
        </w:rPr>
        <w:t xml:space="preserve">со стороны муниципального образования </w:t>
      </w:r>
    </w:p>
    <w:p w:rsidR="00AA0801" w:rsidRPr="0020220C" w:rsidRDefault="00AA0801" w:rsidP="002022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0220C">
        <w:rPr>
          <w:rFonts w:ascii="Times New Roman" w:hAnsi="Times New Roman"/>
          <w:b/>
          <w:color w:val="000000"/>
          <w:sz w:val="28"/>
          <w:szCs w:val="28"/>
        </w:rPr>
        <w:t>Щербиновский район</w:t>
      </w:r>
    </w:p>
    <w:p w:rsidR="00AA0801" w:rsidRPr="00BA1AC8" w:rsidRDefault="00AA0801" w:rsidP="00EA5E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0801" w:rsidRPr="007B1F82" w:rsidRDefault="00AA0801" w:rsidP="007B1F8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" w:name="sub_1"/>
      <w:r w:rsidRPr="001701F4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11FAA">
        <w:rPr>
          <w:rFonts w:ascii="Times New Roman" w:hAnsi="Times New Roman"/>
          <w:sz w:val="28"/>
          <w:szCs w:val="28"/>
        </w:rPr>
        <w:t xml:space="preserve">частью 8 статьи 4 Федерального закона от 1 апреля </w:t>
      </w:r>
      <w:r>
        <w:rPr>
          <w:rFonts w:ascii="Times New Roman" w:hAnsi="Times New Roman"/>
          <w:sz w:val="28"/>
          <w:szCs w:val="28"/>
        </w:rPr>
        <w:t xml:space="preserve">            2020 года 6</w:t>
      </w:r>
      <w:r w:rsidRPr="00711FAA">
        <w:rPr>
          <w:rFonts w:ascii="Times New Roman" w:hAnsi="Times New Roman"/>
          <w:sz w:val="28"/>
          <w:szCs w:val="28"/>
        </w:rPr>
        <w:t>9-ФЗ «О защите и поощрении капиталовл</w:t>
      </w:r>
      <w:r>
        <w:rPr>
          <w:rFonts w:ascii="Times New Roman" w:hAnsi="Times New Roman"/>
          <w:sz w:val="28"/>
          <w:szCs w:val="28"/>
        </w:rPr>
        <w:t>ожений в Российской 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дерации»,</w:t>
      </w:r>
      <w:r w:rsidRPr="00711FAA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AA0801" w:rsidRDefault="00AA0801" w:rsidP="007B1F8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 Утвердить условия и порядок</w:t>
      </w:r>
      <w:r w:rsidRPr="001701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заключения соглашений о защите и п</w:t>
      </w:r>
      <w:r w:rsidRPr="001701F4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1701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ощрении капиталовложений со стороны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 Щерб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новский район (прилагается).</w:t>
      </w:r>
    </w:p>
    <w:bookmarkEnd w:id="1"/>
    <w:p w:rsidR="00AA0801" w:rsidRPr="00AE6014" w:rsidRDefault="00AA0801" w:rsidP="00A61505">
      <w:pPr>
        <w:pStyle w:val="ListParagraph"/>
        <w:ind w:left="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</w:t>
      </w:r>
      <w:r w:rsidRPr="00AE6014">
        <w:rPr>
          <w:color w:val="000000"/>
          <w:shd w:val="clear" w:color="auto" w:fill="FFFFFF"/>
        </w:rPr>
        <w:t xml:space="preserve">Определить </w:t>
      </w:r>
      <w:r>
        <w:t>отдел</w:t>
      </w:r>
      <w:r w:rsidRPr="00AE6014">
        <w:t xml:space="preserve"> экономики администрации муниципального образ</w:t>
      </w:r>
      <w:r w:rsidRPr="00AE6014">
        <w:t>о</w:t>
      </w:r>
      <w:r w:rsidRPr="00AE6014">
        <w:t xml:space="preserve">вания </w:t>
      </w:r>
      <w:r>
        <w:rPr>
          <w:color w:val="000000"/>
          <w:shd w:val="clear" w:color="auto" w:fill="FFFFFF"/>
        </w:rPr>
        <w:t>Щербиновский</w:t>
      </w:r>
      <w:r w:rsidRPr="00AE6014">
        <w:t xml:space="preserve"> район</w:t>
      </w:r>
      <w:r>
        <w:rPr>
          <w:color w:val="000000"/>
          <w:shd w:val="clear" w:color="auto" w:fill="FFFFFF"/>
        </w:rPr>
        <w:t xml:space="preserve"> уполномоченным органом</w:t>
      </w:r>
      <w:r w:rsidRPr="00AE6014">
        <w:rPr>
          <w:color w:val="000000"/>
          <w:shd w:val="clear" w:color="auto" w:fill="FFFFFF"/>
        </w:rPr>
        <w:t>:</w:t>
      </w:r>
    </w:p>
    <w:p w:rsidR="00AA0801" w:rsidRDefault="00AA0801" w:rsidP="00A61505">
      <w:pPr>
        <w:pStyle w:val="ListParagraph"/>
        <w:ind w:left="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1) подтверждать согласие на заключение соглашения; </w:t>
      </w:r>
    </w:p>
    <w:p w:rsidR="00AA0801" w:rsidRDefault="00AA0801" w:rsidP="00A61505">
      <w:pPr>
        <w:pStyle w:val="ListParagraph"/>
        <w:ind w:left="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2) осуществлять мониторинг этапов реализации соглашения, включающ</w:t>
      </w:r>
      <w:r>
        <w:rPr>
          <w:color w:val="000000"/>
          <w:shd w:val="clear" w:color="auto" w:fill="FFFFFF"/>
        </w:rPr>
        <w:t>е</w:t>
      </w:r>
      <w:r>
        <w:rPr>
          <w:color w:val="000000"/>
          <w:shd w:val="clear" w:color="auto" w:fill="FFFFFF"/>
        </w:rPr>
        <w:t>го в себя проверку обстоятельств, указывающих на наличие оснований для ра</w:t>
      </w:r>
      <w:r>
        <w:rPr>
          <w:color w:val="000000"/>
          <w:shd w:val="clear" w:color="auto" w:fill="FFFFFF"/>
        </w:rPr>
        <w:t>с</w:t>
      </w:r>
      <w:r>
        <w:rPr>
          <w:color w:val="000000"/>
          <w:shd w:val="clear" w:color="auto" w:fill="FFFFFF"/>
        </w:rPr>
        <w:t>торжения соглашения;</w:t>
      </w:r>
    </w:p>
    <w:p w:rsidR="00AA0801" w:rsidRPr="00AE6014" w:rsidRDefault="00AA0801" w:rsidP="00A61505">
      <w:pPr>
        <w:pStyle w:val="ListParagraph"/>
        <w:ind w:left="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3) формировать отчеты о реализации соответствующего этапа инвестиц</w:t>
      </w:r>
      <w:r>
        <w:rPr>
          <w:color w:val="000000"/>
          <w:shd w:val="clear" w:color="auto" w:fill="FFFFFF"/>
        </w:rPr>
        <w:t>и</w:t>
      </w:r>
      <w:r>
        <w:rPr>
          <w:color w:val="000000"/>
          <w:shd w:val="clear" w:color="auto" w:fill="FFFFFF"/>
        </w:rPr>
        <w:t>онного проекта и направление их в уполномоченный федеральный орган и</w:t>
      </w:r>
      <w:r>
        <w:rPr>
          <w:color w:val="000000"/>
          <w:shd w:val="clear" w:color="auto" w:fill="FFFFFF"/>
        </w:rPr>
        <w:t>с</w:t>
      </w:r>
      <w:r>
        <w:rPr>
          <w:color w:val="000000"/>
          <w:shd w:val="clear" w:color="auto" w:fill="FFFFFF"/>
        </w:rPr>
        <w:t>полнительной власти.</w:t>
      </w:r>
    </w:p>
    <w:p w:rsidR="00AA0801" w:rsidRPr="00BA1AC8" w:rsidRDefault="00AA0801" w:rsidP="00CE45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3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. Отделу по взаимодействию с органами местного самоуправления адм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нистрации муниципального образования Щербиновский район (Терещенко) ра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з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местить настоящее постановление на официальном сайте администрации муниц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пального образования Щербиновский район.</w:t>
      </w:r>
    </w:p>
    <w:p w:rsidR="00AA0801" w:rsidRPr="005929EA" w:rsidRDefault="00AA0801" w:rsidP="00CE45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4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. Отделу муниципальной службы, кадровой политики и делопроизводства администрации муниципального образования Щербиновский район (Гусева) опубликовать настоящее постановление в периодическом печатном издании «И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AA0801" w:rsidRPr="005929EA" w:rsidRDefault="00AA0801" w:rsidP="00CE45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5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. Постановление вступает в силу на следующий день после его официал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ного опубликования.</w:t>
      </w:r>
    </w:p>
    <w:p w:rsidR="00AA0801" w:rsidRPr="005929EA" w:rsidRDefault="00AA0801" w:rsidP="00EA5E5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AA0801" w:rsidRPr="005929EA" w:rsidRDefault="00AA0801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A0801" w:rsidRPr="005929EA" w:rsidRDefault="00AA0801" w:rsidP="00BA1AC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Исполняющий полномочия главы</w:t>
      </w:r>
    </w:p>
    <w:p w:rsidR="00AA0801" w:rsidRPr="005929EA" w:rsidRDefault="00AA0801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AA0801" w:rsidRPr="001B1EB3" w:rsidRDefault="00AA0801" w:rsidP="00CE45C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С.Ю. Дормидонтов</w:t>
      </w:r>
      <w:bookmarkStart w:id="2" w:name="P45"/>
      <w:bookmarkEnd w:id="2"/>
    </w:p>
    <w:sectPr w:rsidR="00AA0801" w:rsidRPr="001B1EB3" w:rsidSect="00CE45C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8AD9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1"/>
    <w:multiLevelType w:val="singleLevel"/>
    <w:tmpl w:val="7AA817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B6690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3E5E5D3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9">
    <w:nsid w:val="434C764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EB379AB"/>
    <w:multiLevelType w:val="multilevel"/>
    <w:tmpl w:val="775ED996"/>
    <w:styleLink w:val="111111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0"/>
  </w:num>
  <w:num w:numId="16">
    <w:abstractNumId w:val="3"/>
  </w:num>
  <w:num w:numId="17">
    <w:abstractNumId w:val="2"/>
  </w:num>
  <w:num w:numId="18">
    <w:abstractNumId w:val="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7"/>
  </w:num>
  <w:num w:numId="22">
    <w:abstractNumId w:val="8"/>
  </w:num>
  <w:num w:numId="23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92"/>
    <w:rsid w:val="00001556"/>
    <w:rsid w:val="000017E8"/>
    <w:rsid w:val="00004934"/>
    <w:rsid w:val="0000741B"/>
    <w:rsid w:val="0001200E"/>
    <w:rsid w:val="000231DA"/>
    <w:rsid w:val="00037C51"/>
    <w:rsid w:val="00045002"/>
    <w:rsid w:val="000500E8"/>
    <w:rsid w:val="00065D73"/>
    <w:rsid w:val="00074892"/>
    <w:rsid w:val="000869A3"/>
    <w:rsid w:val="000B52E4"/>
    <w:rsid w:val="000C0781"/>
    <w:rsid w:val="000E24C3"/>
    <w:rsid w:val="00107DA2"/>
    <w:rsid w:val="001262C6"/>
    <w:rsid w:val="00143890"/>
    <w:rsid w:val="00143B0F"/>
    <w:rsid w:val="001701F4"/>
    <w:rsid w:val="001A4036"/>
    <w:rsid w:val="001B1EB3"/>
    <w:rsid w:val="001B7C31"/>
    <w:rsid w:val="0020220C"/>
    <w:rsid w:val="00225FBA"/>
    <w:rsid w:val="00227C82"/>
    <w:rsid w:val="00237C09"/>
    <w:rsid w:val="00273030"/>
    <w:rsid w:val="002A2277"/>
    <w:rsid w:val="002A70DB"/>
    <w:rsid w:val="002B1283"/>
    <w:rsid w:val="002C74C6"/>
    <w:rsid w:val="002E025B"/>
    <w:rsid w:val="00307F4F"/>
    <w:rsid w:val="00345ECC"/>
    <w:rsid w:val="0035202A"/>
    <w:rsid w:val="003558F0"/>
    <w:rsid w:val="00356783"/>
    <w:rsid w:val="00365114"/>
    <w:rsid w:val="003758C2"/>
    <w:rsid w:val="00375E57"/>
    <w:rsid w:val="00385A85"/>
    <w:rsid w:val="00386B8C"/>
    <w:rsid w:val="00390C71"/>
    <w:rsid w:val="00390CC9"/>
    <w:rsid w:val="00391E11"/>
    <w:rsid w:val="003B1150"/>
    <w:rsid w:val="003B3CDA"/>
    <w:rsid w:val="0042711B"/>
    <w:rsid w:val="00434C1E"/>
    <w:rsid w:val="00444312"/>
    <w:rsid w:val="0046514A"/>
    <w:rsid w:val="00486359"/>
    <w:rsid w:val="00490432"/>
    <w:rsid w:val="004B7A44"/>
    <w:rsid w:val="004C4A0C"/>
    <w:rsid w:val="004C5405"/>
    <w:rsid w:val="004C61D8"/>
    <w:rsid w:val="004E75EB"/>
    <w:rsid w:val="004E7790"/>
    <w:rsid w:val="004F7194"/>
    <w:rsid w:val="00520232"/>
    <w:rsid w:val="00524AE3"/>
    <w:rsid w:val="0052596D"/>
    <w:rsid w:val="005358C4"/>
    <w:rsid w:val="005512C8"/>
    <w:rsid w:val="00574207"/>
    <w:rsid w:val="00587FC6"/>
    <w:rsid w:val="005929EA"/>
    <w:rsid w:val="00593911"/>
    <w:rsid w:val="005A6865"/>
    <w:rsid w:val="005B4F28"/>
    <w:rsid w:val="005C2DE1"/>
    <w:rsid w:val="005D1D7B"/>
    <w:rsid w:val="005D4CD8"/>
    <w:rsid w:val="005D67C3"/>
    <w:rsid w:val="005E44BA"/>
    <w:rsid w:val="00610CA0"/>
    <w:rsid w:val="006157ED"/>
    <w:rsid w:val="00643D13"/>
    <w:rsid w:val="00654BB9"/>
    <w:rsid w:val="00665162"/>
    <w:rsid w:val="006A0D72"/>
    <w:rsid w:val="006C434C"/>
    <w:rsid w:val="00711FAA"/>
    <w:rsid w:val="00712EB4"/>
    <w:rsid w:val="00713DCF"/>
    <w:rsid w:val="00715A95"/>
    <w:rsid w:val="00736F8F"/>
    <w:rsid w:val="0074149E"/>
    <w:rsid w:val="00764089"/>
    <w:rsid w:val="00791892"/>
    <w:rsid w:val="00794F94"/>
    <w:rsid w:val="007B1F82"/>
    <w:rsid w:val="007B4580"/>
    <w:rsid w:val="007C39B0"/>
    <w:rsid w:val="007D2987"/>
    <w:rsid w:val="007D67F3"/>
    <w:rsid w:val="008144B3"/>
    <w:rsid w:val="0086061D"/>
    <w:rsid w:val="008644A6"/>
    <w:rsid w:val="0087089F"/>
    <w:rsid w:val="008857F3"/>
    <w:rsid w:val="00893B28"/>
    <w:rsid w:val="00896CA9"/>
    <w:rsid w:val="008A13F6"/>
    <w:rsid w:val="008B6323"/>
    <w:rsid w:val="008B7165"/>
    <w:rsid w:val="008D2715"/>
    <w:rsid w:val="008D4F71"/>
    <w:rsid w:val="008E0BB4"/>
    <w:rsid w:val="009128C8"/>
    <w:rsid w:val="009132AC"/>
    <w:rsid w:val="009343C9"/>
    <w:rsid w:val="00954CA0"/>
    <w:rsid w:val="009608B9"/>
    <w:rsid w:val="0096113A"/>
    <w:rsid w:val="009615BF"/>
    <w:rsid w:val="00975251"/>
    <w:rsid w:val="00986F26"/>
    <w:rsid w:val="0098742E"/>
    <w:rsid w:val="009900AC"/>
    <w:rsid w:val="009940BB"/>
    <w:rsid w:val="009D1EC6"/>
    <w:rsid w:val="009D21AF"/>
    <w:rsid w:val="009F6850"/>
    <w:rsid w:val="00A06242"/>
    <w:rsid w:val="00A2111D"/>
    <w:rsid w:val="00A46A9A"/>
    <w:rsid w:val="00A55619"/>
    <w:rsid w:val="00A6056E"/>
    <w:rsid w:val="00A61505"/>
    <w:rsid w:val="00A73AF5"/>
    <w:rsid w:val="00A76A3F"/>
    <w:rsid w:val="00A774C7"/>
    <w:rsid w:val="00A8169B"/>
    <w:rsid w:val="00A820E0"/>
    <w:rsid w:val="00A82B36"/>
    <w:rsid w:val="00A95AB9"/>
    <w:rsid w:val="00AA0801"/>
    <w:rsid w:val="00AA59AE"/>
    <w:rsid w:val="00AC1CD1"/>
    <w:rsid w:val="00AC2115"/>
    <w:rsid w:val="00AE6014"/>
    <w:rsid w:val="00B16783"/>
    <w:rsid w:val="00B17117"/>
    <w:rsid w:val="00B22302"/>
    <w:rsid w:val="00B33217"/>
    <w:rsid w:val="00B4058A"/>
    <w:rsid w:val="00B5571E"/>
    <w:rsid w:val="00B95D9F"/>
    <w:rsid w:val="00BA0F67"/>
    <w:rsid w:val="00BA1519"/>
    <w:rsid w:val="00BA1AC8"/>
    <w:rsid w:val="00BF6033"/>
    <w:rsid w:val="00C07BA6"/>
    <w:rsid w:val="00C1263A"/>
    <w:rsid w:val="00C3114A"/>
    <w:rsid w:val="00C3440C"/>
    <w:rsid w:val="00C3505A"/>
    <w:rsid w:val="00C729FB"/>
    <w:rsid w:val="00C77541"/>
    <w:rsid w:val="00C80BB2"/>
    <w:rsid w:val="00CA73B1"/>
    <w:rsid w:val="00CA7680"/>
    <w:rsid w:val="00CB3F3F"/>
    <w:rsid w:val="00CC10BF"/>
    <w:rsid w:val="00CD30E8"/>
    <w:rsid w:val="00CE45CB"/>
    <w:rsid w:val="00CF1ADC"/>
    <w:rsid w:val="00D073BF"/>
    <w:rsid w:val="00D20D0B"/>
    <w:rsid w:val="00D23AA6"/>
    <w:rsid w:val="00D371D1"/>
    <w:rsid w:val="00D40D38"/>
    <w:rsid w:val="00D415CE"/>
    <w:rsid w:val="00D431EC"/>
    <w:rsid w:val="00D47BA2"/>
    <w:rsid w:val="00D74B73"/>
    <w:rsid w:val="00D9352E"/>
    <w:rsid w:val="00D94A6C"/>
    <w:rsid w:val="00DA35A9"/>
    <w:rsid w:val="00DD5A29"/>
    <w:rsid w:val="00DE6E35"/>
    <w:rsid w:val="00DF0898"/>
    <w:rsid w:val="00DF72AC"/>
    <w:rsid w:val="00E06946"/>
    <w:rsid w:val="00E117D7"/>
    <w:rsid w:val="00E15C5D"/>
    <w:rsid w:val="00E32611"/>
    <w:rsid w:val="00E35758"/>
    <w:rsid w:val="00E45054"/>
    <w:rsid w:val="00E477AC"/>
    <w:rsid w:val="00E63A1E"/>
    <w:rsid w:val="00EA4975"/>
    <w:rsid w:val="00EA5E54"/>
    <w:rsid w:val="00EB2CC8"/>
    <w:rsid w:val="00EC1938"/>
    <w:rsid w:val="00EC2597"/>
    <w:rsid w:val="00EC55AA"/>
    <w:rsid w:val="00F039D3"/>
    <w:rsid w:val="00F078C9"/>
    <w:rsid w:val="00F2484C"/>
    <w:rsid w:val="00F4104A"/>
    <w:rsid w:val="00F46B7C"/>
    <w:rsid w:val="00F526A3"/>
    <w:rsid w:val="00F617C3"/>
    <w:rsid w:val="00F703CC"/>
    <w:rsid w:val="00FB4DE1"/>
    <w:rsid w:val="00FB699A"/>
    <w:rsid w:val="00FC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45ECC"/>
    <w:pPr>
      <w:spacing w:after="200" w:line="276" w:lineRule="auto"/>
    </w:pPr>
    <w:rPr>
      <w:lang w:eastAsia="en-US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ListBullet2">
    <w:name w:val="List Bullet 2"/>
    <w:basedOn w:val="Normal"/>
    <w:autoRedefine/>
    <w:uiPriority w:val="99"/>
    <w:rsid w:val="00EA5E5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uiPriority w:val="99"/>
    <w:rsid w:val="00EA5E54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DefaultParagraphFont"/>
    <w:uiPriority w:val="99"/>
    <w:rsid w:val="00EA5E5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A5E54"/>
    <w:rPr>
      <w:rFonts w:cs="Times New Roman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">
    <w:name w:val="адресат"/>
    <w:basedOn w:val="Normal"/>
    <w:next w:val="Normal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0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a1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TableGrid">
    <w:name w:val="Table Grid"/>
    <w:basedOn w:val="TableNormal"/>
    <w:uiPriority w:val="99"/>
    <w:rsid w:val="00EA5E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2">
    <w:name w:val="обычный_"/>
    <w:basedOn w:val="Normal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">
    <w:name w:val="Стиль1"/>
    <w:basedOn w:val="Normal"/>
    <w:next w:val="List2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2">
    <w:name w:val="List 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3">
    <w:name w:val="Следующий абзац"/>
    <w:basedOn w:val="Normal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Нормальный"/>
    <w:basedOn w:val="Normal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5">
    <w:name w:val="Таблицы (моноширинный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6">
    <w:name w:val="Комментарий"/>
    <w:basedOn w:val="Normal"/>
    <w:next w:val="Normal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7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8">
    <w:name w:val="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Cs w:val="20"/>
    </w:rPr>
  </w:style>
  <w:style w:type="paragraph" w:styleId="Caption">
    <w:name w:val="caption"/>
    <w:basedOn w:val="Normal"/>
    <w:next w:val="Normal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EA5E54"/>
    <w:rPr>
      <w:rFonts w:cs="Times New Roman"/>
      <w:b/>
    </w:rPr>
  </w:style>
  <w:style w:type="paragraph" w:styleId="NormalWeb">
    <w:name w:val="Normal (Web)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EA5E54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9">
    <w:name w:val="Заголовок"/>
    <w:basedOn w:val="Normal"/>
    <w:next w:val="BodyText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0">
    <w:name w:val="Название1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2">
    <w:name w:val="Текст1"/>
    <w:basedOn w:val="Normal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">
    <w:name w:val="Список 21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3">
    <w:name w:val="Название объекта1"/>
    <w:basedOn w:val="Normal"/>
    <w:next w:val="Normal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Normal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">
    <w:name w:val="Основной текст с отступом 31"/>
    <w:basedOn w:val="Normal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Normal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Normal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Normal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0">
    <w:name w:val="Основной текст 31"/>
    <w:basedOn w:val="Normal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4">
    <w:name w:val="Знак1 Знак Знак Знак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5">
    <w:name w:val="Знак1"/>
    <w:basedOn w:val="Normal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Normal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Normal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6">
    <w:name w:val="нум список 1"/>
    <w:basedOn w:val="Normal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1">
    <w:name w:val="Маркированный список 21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Маркированный список 31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Normal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a">
    <w:name w:val="Содержимое таблицы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b">
    <w:name w:val="Заголовок таблицы"/>
    <w:basedOn w:val="aa"/>
    <w:uiPriority w:val="99"/>
    <w:rsid w:val="00EA5E54"/>
    <w:pPr>
      <w:jc w:val="center"/>
    </w:pPr>
    <w:rPr>
      <w:b/>
      <w:bCs/>
    </w:rPr>
  </w:style>
  <w:style w:type="paragraph" w:customStyle="1" w:styleId="ac">
    <w:name w:val="Содержимое врезки"/>
    <w:basedOn w:val="BodyText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">
    <w:name w:val="Название2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0">
    <w:name w:val="Указатель2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3">
    <w:name w:val="Текст2"/>
    <w:basedOn w:val="Normal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0">
    <w:name w:val="Маркированный список 22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">
    <w:name w:val="Маркированный список 32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Normal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0">
    <w:name w:val="Основной текст с отступом 32"/>
    <w:basedOn w:val="Normal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1">
    <w:name w:val="Основной текст 3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Абзац списка1"/>
    <w:basedOn w:val="Normal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8">
    <w:name w:val="Основной шрифт абзаца1"/>
    <w:uiPriority w:val="99"/>
    <w:rsid w:val="00EA5E54"/>
  </w:style>
  <w:style w:type="character" w:customStyle="1" w:styleId="ad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9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e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4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">
    <w:name w:val="Символ нумерации"/>
    <w:uiPriority w:val="99"/>
    <w:rsid w:val="00EA5E54"/>
  </w:style>
  <w:style w:type="paragraph" w:customStyle="1" w:styleId="25">
    <w:name w:val="Знак2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0">
    <w:name w:val="Знак Знак Знак Знак Знак 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1">
    <w:name w:val="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2">
    <w:name w:val="Знак Знак Знак Знак Знак Знак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a">
    <w:name w:val="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b">
    <w:name w:val="Знак Знак Знак1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af3">
    <w:name w:val="Прижатый влево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BlockText">
    <w:name w:val="Block Text"/>
    <w:basedOn w:val="Normal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5">
    <w:name w:val="Цветовое выделение"/>
    <w:uiPriority w:val="99"/>
    <w:rsid w:val="00EA5E54"/>
    <w:rPr>
      <w:b/>
      <w:color w:val="000080"/>
      <w:sz w:val="30"/>
    </w:rPr>
  </w:style>
  <w:style w:type="character" w:styleId="FootnoteReference">
    <w:name w:val="footnote reference"/>
    <w:basedOn w:val="DefaultParagraphFont"/>
    <w:uiPriority w:val="99"/>
    <w:rsid w:val="00EA5E54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6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7">
    <w:name w:val="Нормальный (таблиц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EA5E54"/>
    <w:rPr>
      <w:rFonts w:cs="Times New Roman"/>
      <w:vertAlign w:val="superscript"/>
    </w:rPr>
  </w:style>
  <w:style w:type="paragraph" w:customStyle="1" w:styleId="1d">
    <w:name w:val="Знак Знак Знак1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Текст в заданном формате"/>
    <w:basedOn w:val="Normal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6">
    <w:name w:val="Список2"/>
    <w:basedOn w:val="List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e">
    <w:name w:val="Номер1"/>
    <w:basedOn w:val="List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7">
    <w:name w:val="Номер2"/>
    <w:basedOn w:val="26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9">
    <w:name w:val="Заголовок статьи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8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">
    <w:name w:val="обычный_1 Знак Знак 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7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">
    <w:name w:val="Основной текст (2)_"/>
    <w:link w:val="2a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a">
    <w:name w:val="Основной текст (2)"/>
    <w:basedOn w:val="Normal"/>
    <w:link w:val="29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 w:eastAsia="ru-RU"/>
    </w:rPr>
  </w:style>
  <w:style w:type="paragraph" w:customStyle="1" w:styleId="213">
    <w:name w:val="Основной текст (2)1"/>
    <w:basedOn w:val="Normal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0">
    <w:name w:val="1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1">
    <w:name w:val="Схема документа1"/>
    <w:basedOn w:val="Normal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0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0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2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1"/>
    <w:uiPriority w:val="99"/>
    <w:rsid w:val="00EA5E54"/>
    <w:rPr>
      <w:sz w:val="24"/>
    </w:rPr>
  </w:style>
  <w:style w:type="paragraph" w:customStyle="1" w:styleId="33">
    <w:name w:val="Название3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4">
    <w:name w:val="Указатель3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">
    <w:name w:val="????????? 6"/>
    <w:basedOn w:val="Normal"/>
    <w:next w:val="Normal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2">
    <w:name w:val="Список 2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Normal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Normal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Normal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a">
    <w:name w:val="Ориентир"/>
    <w:basedOn w:val="Normal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a"/>
    <w:uiPriority w:val="99"/>
    <w:rsid w:val="00EA5E54"/>
  </w:style>
  <w:style w:type="table" w:customStyle="1" w:styleId="1f2">
    <w:name w:val="Сетка таблицы1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3">
    <w:name w:val="марк список 1"/>
    <w:basedOn w:val="Normal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b">
    <w:name w:val="Сетка таблицы2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NoSpacing">
    <w:name w:val="No Spacing"/>
    <w:link w:val="NoSpacingChar"/>
    <w:uiPriority w:val="99"/>
    <w:qFormat/>
    <w:rsid w:val="00EA5E54"/>
    <w:pPr>
      <w:suppressAutoHyphens/>
    </w:pPr>
    <w:rPr>
      <w:rFonts w:eastAsia="Times New Roman"/>
      <w:kern w:val="1"/>
      <w:lang w:eastAsia="ar-SA"/>
    </w:rPr>
  </w:style>
  <w:style w:type="character" w:customStyle="1" w:styleId="NoSpacingChar">
    <w:name w:val="No Spacing Char"/>
    <w:link w:val="NoSpacing"/>
    <w:uiPriority w:val="99"/>
    <w:locked/>
    <w:rsid w:val="00EA5E54"/>
    <w:rPr>
      <w:rFonts w:eastAsia="Times New Roman"/>
      <w:kern w:val="1"/>
      <w:sz w:val="22"/>
      <w:lang w:eastAsia="ar-SA" w:bidi="ar-SA"/>
    </w:rPr>
  </w:style>
  <w:style w:type="paragraph" w:customStyle="1" w:styleId="Style18">
    <w:name w:val="Style1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4">
    <w:name w:val="Текст Знак1"/>
    <w:uiPriority w:val="99"/>
    <w:rsid w:val="00EA5E54"/>
    <w:rPr>
      <w:rFonts w:ascii="Courier New" w:hAnsi="Courier New"/>
    </w:rPr>
  </w:style>
  <w:style w:type="character" w:customStyle="1" w:styleId="214">
    <w:name w:val="Основной текст с отступом 2 Знак1"/>
    <w:uiPriority w:val="99"/>
    <w:rsid w:val="00EA5E54"/>
    <w:rPr>
      <w:sz w:val="28"/>
    </w:rPr>
  </w:style>
  <w:style w:type="table" w:customStyle="1" w:styleId="35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Normal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Normal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Normal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6">
    <w:name w:val="Знак Знак Знак Знак1"/>
    <w:basedOn w:val="Normal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7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8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60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9">
    <w:name w:val="Знак Знак Знак 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a">
    <w:name w:val="Знак Знак Знак Знак Знак Знак Знак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b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c">
    <w:name w:val="Внимание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Normal"/>
    <w:uiPriority w:val="99"/>
    <w:rsid w:val="00EA5E54"/>
  </w:style>
  <w:style w:type="paragraph" w:customStyle="1" w:styleId="afe">
    <w:name w:val="Внимание: недобросовестность!"/>
    <w:basedOn w:val="afc"/>
    <w:next w:val="Normal"/>
    <w:uiPriority w:val="99"/>
    <w:rsid w:val="00EA5E54"/>
  </w:style>
  <w:style w:type="character" w:customStyle="1" w:styleId="aff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1">
    <w:name w:val="Дочерний элемент списк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3">
    <w:name w:val="Заголовок группы контролов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7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8">
    <w:name w:val="Заголовок ЭР (ле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Normal"/>
    <w:uiPriority w:val="99"/>
    <w:rsid w:val="00EA5E54"/>
    <w:pPr>
      <w:spacing w:after="0"/>
      <w:jc w:val="left"/>
    </w:pPr>
  </w:style>
  <w:style w:type="paragraph" w:customStyle="1" w:styleId="affa">
    <w:name w:val="Интерактивный заголовок"/>
    <w:basedOn w:val="a9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b">
    <w:name w:val="Текст информации об изменениях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Normal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Информация об изменениях документа"/>
    <w:basedOn w:val="a6"/>
    <w:next w:val="Normal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">
    <w:name w:val="Текст (ле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Normal"/>
    <w:uiPriority w:val="99"/>
    <w:rsid w:val="00EA5E54"/>
    <w:rPr>
      <w:sz w:val="14"/>
      <w:szCs w:val="14"/>
    </w:rPr>
  </w:style>
  <w:style w:type="paragraph" w:customStyle="1" w:styleId="afff1">
    <w:name w:val="Текст (пра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Normal"/>
    <w:uiPriority w:val="99"/>
    <w:rsid w:val="00EA5E54"/>
    <w:rPr>
      <w:sz w:val="14"/>
      <w:szCs w:val="14"/>
    </w:rPr>
  </w:style>
  <w:style w:type="paragraph" w:customStyle="1" w:styleId="afff3">
    <w:name w:val="Комментарий пользователя"/>
    <w:basedOn w:val="a6"/>
    <w:next w:val="Normal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4">
    <w:name w:val="Куда обратиться?"/>
    <w:basedOn w:val="afc"/>
    <w:next w:val="Normal"/>
    <w:uiPriority w:val="99"/>
    <w:rsid w:val="00EA5E54"/>
  </w:style>
  <w:style w:type="paragraph" w:customStyle="1" w:styleId="afff5">
    <w:name w:val="Моноширинны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7">
    <w:name w:val="Необходимые документы"/>
    <w:basedOn w:val="afc"/>
    <w:next w:val="Normal"/>
    <w:uiPriority w:val="99"/>
    <w:rsid w:val="00EA5E54"/>
    <w:pPr>
      <w:ind w:firstLine="118"/>
    </w:pPr>
  </w:style>
  <w:style w:type="paragraph" w:customStyle="1" w:styleId="afff8">
    <w:name w:val="Оглавление"/>
    <w:basedOn w:val="a5"/>
    <w:next w:val="Normal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9">
    <w:name w:val="Опечатки"/>
    <w:uiPriority w:val="99"/>
    <w:rsid w:val="00EA5E54"/>
    <w:rPr>
      <w:color w:val="FF0000"/>
    </w:rPr>
  </w:style>
  <w:style w:type="paragraph" w:customStyle="1" w:styleId="afffa">
    <w:name w:val="Переменная часть"/>
    <w:basedOn w:val="aff2"/>
    <w:next w:val="Normal"/>
    <w:uiPriority w:val="99"/>
    <w:rsid w:val="00EA5E54"/>
    <w:rPr>
      <w:sz w:val="18"/>
      <w:szCs w:val="18"/>
    </w:rPr>
  </w:style>
  <w:style w:type="paragraph" w:customStyle="1" w:styleId="afffb">
    <w:name w:val="Подвал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b"/>
    <w:next w:val="Normal"/>
    <w:uiPriority w:val="99"/>
    <w:rsid w:val="00EA5E54"/>
    <w:rPr>
      <w:b/>
      <w:bCs/>
    </w:rPr>
  </w:style>
  <w:style w:type="paragraph" w:customStyle="1" w:styleId="afffd">
    <w:name w:val="Подчёркнуный текст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f2"/>
    <w:next w:val="Normal"/>
    <w:uiPriority w:val="99"/>
    <w:rsid w:val="00EA5E54"/>
    <w:rPr>
      <w:sz w:val="20"/>
      <w:szCs w:val="20"/>
    </w:rPr>
  </w:style>
  <w:style w:type="paragraph" w:customStyle="1" w:styleId="affff">
    <w:name w:val="Пример."/>
    <w:basedOn w:val="afc"/>
    <w:next w:val="Normal"/>
    <w:uiPriority w:val="99"/>
    <w:rsid w:val="00EA5E54"/>
  </w:style>
  <w:style w:type="paragraph" w:customStyle="1" w:styleId="affff0">
    <w:name w:val="Примечание."/>
    <w:basedOn w:val="afc"/>
    <w:next w:val="Normal"/>
    <w:uiPriority w:val="99"/>
    <w:rsid w:val="00EA5E54"/>
  </w:style>
  <w:style w:type="character" w:customStyle="1" w:styleId="affff1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2">
    <w:name w:val="Словарная стать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4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5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6">
    <w:name w:val="Ссылка на официальную публикацию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7"/>
    <w:next w:val="Normal"/>
    <w:uiPriority w:val="99"/>
    <w:rsid w:val="00EA5E54"/>
    <w:pPr>
      <w:ind w:firstLine="500"/>
    </w:pPr>
  </w:style>
  <w:style w:type="paragraph" w:customStyle="1" w:styleId="affff8">
    <w:name w:val="Текст ЭР (см. такж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EA5E54"/>
    <w:rPr>
      <w:b/>
      <w:strike/>
      <w:color w:val="auto"/>
    </w:rPr>
  </w:style>
  <w:style w:type="paragraph" w:customStyle="1" w:styleId="affffb">
    <w:name w:val="Формул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7"/>
    <w:next w:val="Normal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Основной текст_"/>
    <w:link w:val="61"/>
    <w:uiPriority w:val="99"/>
    <w:locked/>
    <w:rsid w:val="00EA5E54"/>
    <w:rPr>
      <w:sz w:val="26"/>
      <w:shd w:val="clear" w:color="auto" w:fill="FFFFFF"/>
    </w:rPr>
  </w:style>
  <w:style w:type="paragraph" w:customStyle="1" w:styleId="61">
    <w:name w:val="Основной текст6"/>
    <w:basedOn w:val="Normal"/>
    <w:link w:val="affffd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affffe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b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c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c">
    <w:name w:val="Заголовок №1_"/>
    <w:link w:val="1fd"/>
    <w:uiPriority w:val="99"/>
    <w:locked/>
    <w:rsid w:val="00EA5E54"/>
    <w:rPr>
      <w:b/>
      <w:sz w:val="26"/>
      <w:shd w:val="clear" w:color="auto" w:fill="FFFFFF"/>
    </w:rPr>
  </w:style>
  <w:style w:type="paragraph" w:customStyle="1" w:styleId="1fd">
    <w:name w:val="Заголовок №1"/>
    <w:basedOn w:val="Normal"/>
    <w:link w:val="1fc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 w:eastAsia="ru-RU"/>
    </w:rPr>
  </w:style>
  <w:style w:type="character" w:customStyle="1" w:styleId="36">
    <w:name w:val="Основной текст (3)_"/>
    <w:link w:val="37"/>
    <w:uiPriority w:val="99"/>
    <w:locked/>
    <w:rsid w:val="00EA5E54"/>
    <w:rPr>
      <w:sz w:val="26"/>
      <w:shd w:val="clear" w:color="auto" w:fill="FFFFFF"/>
    </w:rPr>
  </w:style>
  <w:style w:type="paragraph" w:customStyle="1" w:styleId="37">
    <w:name w:val="Основной текст (3)"/>
    <w:basedOn w:val="Normal"/>
    <w:link w:val="36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9">
    <w:name w:val="Основной текст (9)_"/>
    <w:link w:val="90"/>
    <w:uiPriority w:val="99"/>
    <w:locked/>
    <w:rsid w:val="00EA5E54"/>
    <w:rPr>
      <w:b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 w:eastAsia="ru-RU"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e">
    <w:name w:val="Без интервала1"/>
    <w:uiPriority w:val="99"/>
    <w:rsid w:val="00EA5E54"/>
    <w:rPr>
      <w:rFonts w:eastAsia="Times New Roman"/>
    </w:rPr>
  </w:style>
  <w:style w:type="character" w:customStyle="1" w:styleId="5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CommentReference">
    <w:name w:val="annotation reference"/>
    <w:basedOn w:val="DefaultParagraphFont"/>
    <w:uiPriority w:val="99"/>
    <w:rsid w:val="00EA5E5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5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5E54"/>
    <w:rPr>
      <w:b/>
      <w:bCs/>
    </w:rPr>
  </w:style>
  <w:style w:type="paragraph" w:styleId="ListBullet">
    <w:name w:val="List Bullet"/>
    <w:basedOn w:val="Normal"/>
    <w:uiPriority w:val="99"/>
    <w:rsid w:val="00EA5E54"/>
    <w:pPr>
      <w:keepLines/>
      <w:numPr>
        <w:numId w:val="3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ListBullet4">
    <w:name w:val="List Bullet 4"/>
    <w:basedOn w:val="Normal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ListNumber2">
    <w:name w:val="List Number 2"/>
    <w:basedOn w:val="Normal"/>
    <w:uiPriority w:val="99"/>
    <w:rsid w:val="00EA5E54"/>
    <w:pPr>
      <w:keepLines/>
      <w:numPr>
        <w:numId w:val="20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ListContinue">
    <w:name w:val="List Continue"/>
    <w:basedOn w:val="Normal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">
    <w:name w:val="Основной текст с отступом1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">
    <w:name w:val="Маркированный список 42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d">
    <w:name w:val="Îñíîâíîé òåêñò 2"/>
    <w:basedOn w:val="afffff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0">
    <w:name w:val="основной"/>
    <w:basedOn w:val="Normal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38">
    <w:name w:val="Îñíîâíîé òåêñò ñ îòñòóïîì 3"/>
    <w:basedOn w:val="afffff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1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0">
    <w:name w:val="çàãîëîâîê 1"/>
    <w:basedOn w:val="afffff"/>
    <w:next w:val="afffff"/>
    <w:uiPriority w:val="99"/>
    <w:rsid w:val="00EA5E54"/>
    <w:pPr>
      <w:keepNext/>
    </w:pPr>
  </w:style>
  <w:style w:type="paragraph" w:customStyle="1" w:styleId="afffff1">
    <w:name w:val="Îñíîâíîé òåêñò"/>
    <w:basedOn w:val="afffff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1">
    <w:name w:val="Цитата1"/>
    <w:basedOn w:val="Normal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2">
    <w:name w:val="Отступ перед"/>
    <w:basedOn w:val="Normal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Normal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Normal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Normal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Normal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Normal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e">
    <w:name w:val="Обычный2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3">
    <w:name w:val="Подпись письма"/>
    <w:basedOn w:val="Normal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Caaieiaieioi">
    <w:name w:val="Caaieiaie ioi"/>
    <w:basedOn w:val="Normal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4">
    <w:name w:val="Заголовок дог"/>
    <w:basedOn w:val="Normal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BodyText21234567">
    <w:name w:val="WW-Body Text 21234567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Normal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2">
    <w:name w:val="Красная строка1"/>
    <w:basedOn w:val="BodyText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">
    <w:name w:val="Знак Знак8"/>
    <w:uiPriority w:val="99"/>
    <w:rsid w:val="00EA5E54"/>
    <w:rPr>
      <w:sz w:val="24"/>
      <w:lang w:val="ru-RU" w:eastAsia="ru-RU"/>
    </w:rPr>
  </w:style>
  <w:style w:type="character" w:customStyle="1" w:styleId="223">
    <w:name w:val="Знак Знак22"/>
    <w:basedOn w:val="DefaultParagraphFont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нак Знак21"/>
    <w:basedOn w:val="DefaultParagraphFont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DefaultParagraphFont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DefaultParagraphFont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DefaultParagraphFont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EA5E54"/>
    <w:rPr>
      <w:rFonts w:cs="Times New Roman"/>
    </w:rPr>
  </w:style>
  <w:style w:type="paragraph" w:customStyle="1" w:styleId="Style10">
    <w:name w:val="Style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3">
    <w:name w:val="Текст выноски Знак1"/>
    <w:basedOn w:val="DefaultParagraphFont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Heading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5">
    <w:name w:val="ттт"/>
    <w:basedOn w:val="Normal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4">
    <w:name w:val="Верхний колонтитул1"/>
    <w:basedOn w:val="Normal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6">
    <w:name w:val="з"/>
    <w:basedOn w:val="PlainText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EA5E54"/>
    <w:rPr>
      <w:rFonts w:cs="Times New Roman"/>
      <w:i/>
    </w:rPr>
  </w:style>
  <w:style w:type="character" w:styleId="LineNumber">
    <w:name w:val="line number"/>
    <w:basedOn w:val="DefaultParagraphFont"/>
    <w:uiPriority w:val="99"/>
    <w:rsid w:val="00EA5E54"/>
    <w:rPr>
      <w:rFonts w:cs="Times New Roman"/>
    </w:rPr>
  </w:style>
  <w:style w:type="paragraph" w:customStyle="1" w:styleId="afffff7">
    <w:name w:val="Заголовок приложени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0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Normal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8">
    <w:name w:val="Перечисление"/>
    <w:basedOn w:val="Normal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9">
    <w:name w:val="Пример перечисление"/>
    <w:basedOn w:val="Normal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5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Normal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Normal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Normal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Normal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Normal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Normal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Normal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a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Normal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b">
    <w:name w:val="Готовый"/>
    <w:basedOn w:val="Normal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Normal"/>
    <w:next w:val="BodyText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9">
    <w:name w:val="Основной текст3"/>
    <w:basedOn w:val="Normal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c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6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0">
    <w:name w:val="Основной текст5"/>
    <w:basedOn w:val="Normal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Normal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1">
    <w:name w:val="Основной шрифт абзаца5"/>
    <w:uiPriority w:val="99"/>
    <w:rsid w:val="00EA5E54"/>
  </w:style>
  <w:style w:type="character" w:customStyle="1" w:styleId="62">
    <w:name w:val="Основной шрифт абзаца6"/>
    <w:uiPriority w:val="99"/>
    <w:rsid w:val="00EA5E54"/>
  </w:style>
  <w:style w:type="paragraph" w:customStyle="1" w:styleId="115">
    <w:name w:val="Абзац списка11"/>
    <w:basedOn w:val="Normal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1ff7">
    <w:name w:val="Верхний колонтитул Знак1"/>
    <w:basedOn w:val="DefaultParagraphFont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NoList"/>
    <w:uiPriority w:val="99"/>
    <w:semiHidden/>
    <w:unhideWhenUsed/>
    <w:locked/>
    <w:rsid w:val="0067763C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768</TotalTime>
  <Pages>1</Pages>
  <Words>270</Words>
  <Characters>1541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139</cp:revision>
  <cp:lastPrinted>2023-10-05T12:44:00Z</cp:lastPrinted>
  <dcterms:created xsi:type="dcterms:W3CDTF">2020-04-28T10:29:00Z</dcterms:created>
  <dcterms:modified xsi:type="dcterms:W3CDTF">2023-10-09T11:29:00Z</dcterms:modified>
</cp:coreProperties>
</file>